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3E" w:rsidRDefault="00C7683E" w:rsidP="0019699F">
      <w:pPr>
        <w:pStyle w:val="Heading1"/>
        <w:rPr>
          <w:b/>
          <w:lang w:val="ru-RU"/>
        </w:rPr>
      </w:pPr>
    </w:p>
    <w:p w:rsidR="00C7683E" w:rsidRDefault="00C7683E" w:rsidP="0019699F">
      <w:pPr>
        <w:framePr w:hSpace="141" w:wrap="around" w:vAnchor="text" w:hAnchor="page" w:x="6016" w:y="1"/>
        <w:rPr>
          <w:noProof/>
        </w:rPr>
      </w:pPr>
      <w:r w:rsidRPr="00595B4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C7683E" w:rsidRDefault="00C7683E" w:rsidP="0019699F">
      <w:pPr>
        <w:jc w:val="center"/>
        <w:rPr>
          <w:rFonts w:cs="Tahoma"/>
          <w:b/>
          <w:sz w:val="28"/>
          <w:szCs w:val="28"/>
        </w:rPr>
      </w:pPr>
    </w:p>
    <w:p w:rsidR="00C7683E" w:rsidRDefault="00C7683E" w:rsidP="0019699F">
      <w:pPr>
        <w:jc w:val="center"/>
        <w:rPr>
          <w:rFonts w:cs="Tahoma"/>
          <w:b/>
          <w:sz w:val="28"/>
          <w:szCs w:val="28"/>
        </w:rPr>
      </w:pPr>
    </w:p>
    <w:p w:rsidR="00C7683E" w:rsidRDefault="00C7683E" w:rsidP="0019699F">
      <w:pPr>
        <w:jc w:val="center"/>
        <w:rPr>
          <w:rFonts w:cs="Tahoma"/>
          <w:b/>
          <w:sz w:val="28"/>
          <w:szCs w:val="28"/>
        </w:rPr>
      </w:pPr>
    </w:p>
    <w:p w:rsidR="00C7683E" w:rsidRDefault="00C7683E" w:rsidP="0019699F">
      <w:pPr>
        <w:jc w:val="center"/>
        <w:rPr>
          <w:rFonts w:cs="Tahoma"/>
          <w:b/>
          <w:sz w:val="28"/>
          <w:szCs w:val="28"/>
        </w:rPr>
      </w:pPr>
    </w:p>
    <w:p w:rsidR="00C7683E" w:rsidRDefault="00C7683E" w:rsidP="0019699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C7683E" w:rsidRDefault="00C7683E" w:rsidP="0019699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C7683E" w:rsidRDefault="00C7683E" w:rsidP="0019699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C7683E" w:rsidRDefault="00C7683E" w:rsidP="0019699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C7683E" w:rsidRPr="0039378D" w:rsidRDefault="00C7683E" w:rsidP="0019699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C7683E" w:rsidRPr="0073147A" w:rsidRDefault="00C7683E" w:rsidP="0019699F">
      <w:pPr>
        <w:rPr>
          <w:sz w:val="28"/>
          <w:szCs w:val="28"/>
        </w:rPr>
      </w:pPr>
      <w:r>
        <w:rPr>
          <w:sz w:val="28"/>
          <w:szCs w:val="28"/>
        </w:rPr>
        <w:t xml:space="preserve">29 листопада 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  № 300</w:t>
      </w:r>
      <w:r w:rsidRPr="0073147A">
        <w:rPr>
          <w:sz w:val="28"/>
          <w:szCs w:val="28"/>
        </w:rPr>
        <w:t xml:space="preserve">-к </w:t>
      </w:r>
    </w:p>
    <w:p w:rsidR="00C7683E" w:rsidRPr="0073147A" w:rsidRDefault="00C7683E" w:rsidP="0019699F">
      <w:pPr>
        <w:rPr>
          <w:b/>
          <w:sz w:val="28"/>
          <w:szCs w:val="28"/>
        </w:rPr>
      </w:pPr>
    </w:p>
    <w:p w:rsidR="00C7683E" w:rsidRPr="0073147A" w:rsidRDefault="00C7683E" w:rsidP="0019699F">
      <w:pPr>
        <w:jc w:val="center"/>
        <w:rPr>
          <w:b/>
          <w:sz w:val="28"/>
          <w:szCs w:val="28"/>
        </w:rPr>
      </w:pPr>
    </w:p>
    <w:p w:rsidR="00C7683E" w:rsidRPr="0073147A" w:rsidRDefault="00C7683E" w:rsidP="0019699F">
      <w:pPr>
        <w:jc w:val="center"/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Марині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Римарчук</w:t>
      </w:r>
    </w:p>
    <w:p w:rsidR="00C7683E" w:rsidRPr="0073147A" w:rsidRDefault="00C7683E" w:rsidP="0019699F">
      <w:pPr>
        <w:jc w:val="center"/>
        <w:rPr>
          <w:sz w:val="28"/>
          <w:szCs w:val="28"/>
        </w:rPr>
      </w:pPr>
    </w:p>
    <w:p w:rsidR="00C7683E" w:rsidRPr="0073147A" w:rsidRDefault="00C7683E" w:rsidP="0019699F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</w:t>
      </w:r>
      <w:r>
        <w:rPr>
          <w:sz w:val="28"/>
          <w:szCs w:val="28"/>
        </w:rPr>
        <w:t>виконавчих органів на 2021 рік»:</w:t>
      </w:r>
    </w:p>
    <w:p w:rsidR="00C7683E" w:rsidRDefault="00C7683E" w:rsidP="0019699F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РИМАРЧУК Марині Петрівні,  діловоду відділу організаційної та кадрової роботи міської ради,  щорічну основну відпустку тривалістю 24 календарних </w:t>
      </w:r>
      <w:r w:rsidRPr="00047EF7">
        <w:rPr>
          <w:highlight w:val="black"/>
        </w:rPr>
        <w:t>дніз 07 грудня  2021 року по 31 грудня 2021 року включно,  не враховуючи святкові дні, за період роботи з 22 лютого 2021 року  по 21 лютого 2022 року.</w:t>
      </w:r>
      <w:r>
        <w:t xml:space="preserve"> </w:t>
      </w:r>
    </w:p>
    <w:p w:rsidR="00C7683E" w:rsidRPr="00C37068" w:rsidRDefault="00C7683E" w:rsidP="0019699F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РИМАРЧУК Марині Петрівні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C7683E" w:rsidRPr="005B6AF9" w:rsidRDefault="00C7683E" w:rsidP="0019699F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C7683E" w:rsidRDefault="00C7683E" w:rsidP="0019699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Олександра Малєва.</w:t>
      </w:r>
    </w:p>
    <w:p w:rsidR="00C7683E" w:rsidRPr="0039378D" w:rsidRDefault="00C7683E" w:rsidP="0019699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Марини Римарчук від  19 листопада  2021 року.</w:t>
      </w:r>
    </w:p>
    <w:p w:rsidR="00C7683E" w:rsidRPr="0039378D" w:rsidRDefault="00C7683E" w:rsidP="0019699F">
      <w:pPr>
        <w:pStyle w:val="Heading2"/>
      </w:pPr>
    </w:p>
    <w:p w:rsidR="00C7683E" w:rsidRPr="000917CC" w:rsidRDefault="00C7683E" w:rsidP="0019699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  <w:t xml:space="preserve">            Сергій  ПАРПУЛАНСЬКИЙ</w:t>
      </w:r>
    </w:p>
    <w:p w:rsidR="00C7683E" w:rsidRDefault="00C7683E" w:rsidP="0019699F">
      <w:pPr>
        <w:pStyle w:val="Heading2"/>
      </w:pPr>
    </w:p>
    <w:p w:rsidR="00C7683E" w:rsidRDefault="00C7683E" w:rsidP="0019699F">
      <w:pPr>
        <w:pStyle w:val="Heading2"/>
      </w:pPr>
    </w:p>
    <w:p w:rsidR="00C7683E" w:rsidRDefault="00C7683E" w:rsidP="0019699F">
      <w:pPr>
        <w:pStyle w:val="Heading2"/>
      </w:pPr>
      <w:r>
        <w:t>З розпорядженням ознайомлена</w:t>
      </w:r>
      <w:r>
        <w:tab/>
      </w:r>
      <w:r>
        <w:tab/>
      </w:r>
      <w:r>
        <w:tab/>
        <w:t>Марина РИМАРЧУК</w:t>
      </w:r>
      <w:r>
        <w:tab/>
      </w:r>
      <w:r>
        <w:tab/>
      </w:r>
    </w:p>
    <w:p w:rsidR="00C7683E" w:rsidRPr="002D6B80" w:rsidRDefault="00C7683E" w:rsidP="0019699F">
      <w:pPr>
        <w:rPr>
          <w:u w:val="single"/>
        </w:rPr>
      </w:pPr>
    </w:p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Pr="00CF77D5" w:rsidRDefault="00C7683E" w:rsidP="0019699F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C7683E" w:rsidRPr="00CF77D5" w:rsidRDefault="00C7683E" w:rsidP="0019699F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29 листопада 2020 року  №300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-к</w:t>
      </w:r>
    </w:p>
    <w:p w:rsidR="00C7683E" w:rsidRDefault="00C7683E" w:rsidP="0019699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7683E" w:rsidRPr="0073147A" w:rsidRDefault="00C7683E" w:rsidP="00196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73147A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Марині Римарчук»</w:t>
      </w:r>
    </w:p>
    <w:p w:rsidR="00C7683E" w:rsidRPr="00CF77D5" w:rsidRDefault="00C7683E" w:rsidP="0019699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7683E" w:rsidRDefault="00C7683E" w:rsidP="0019699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7683E" w:rsidRPr="00CF77D5" w:rsidRDefault="00C7683E" w:rsidP="0019699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7683E" w:rsidRPr="00CF77D5" w:rsidRDefault="00C7683E" w:rsidP="0019699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7683E" w:rsidRDefault="00C7683E" w:rsidP="0019699F">
      <w:pPr>
        <w:rPr>
          <w:sz w:val="28"/>
          <w:szCs w:val="28"/>
        </w:rPr>
      </w:pPr>
    </w:p>
    <w:p w:rsidR="00C7683E" w:rsidRPr="00E05F39" w:rsidRDefault="00C7683E" w:rsidP="0019699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C7683E" w:rsidRPr="00E05F39" w:rsidRDefault="00C7683E" w:rsidP="0019699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C7683E" w:rsidRPr="00E05F39" w:rsidRDefault="00C7683E" w:rsidP="0019699F">
      <w:pPr>
        <w:rPr>
          <w:b/>
          <w:sz w:val="28"/>
          <w:szCs w:val="28"/>
        </w:rPr>
      </w:pPr>
    </w:p>
    <w:p w:rsidR="00C7683E" w:rsidRDefault="00C7683E" w:rsidP="0019699F">
      <w:pPr>
        <w:rPr>
          <w:sz w:val="28"/>
          <w:szCs w:val="28"/>
        </w:rPr>
      </w:pPr>
    </w:p>
    <w:p w:rsidR="00C7683E" w:rsidRPr="00E05F39" w:rsidRDefault="00C7683E" w:rsidP="0019699F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C7683E" w:rsidRPr="00E05F39" w:rsidRDefault="00C7683E" w:rsidP="0019699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_____________Анастасія  СТАНКОВА</w:t>
      </w:r>
    </w:p>
    <w:p w:rsidR="00C7683E" w:rsidRPr="00E05F39" w:rsidRDefault="00C7683E" w:rsidP="0019699F">
      <w:pPr>
        <w:rPr>
          <w:sz w:val="28"/>
          <w:szCs w:val="28"/>
        </w:rPr>
      </w:pPr>
    </w:p>
    <w:p w:rsidR="00C7683E" w:rsidRDefault="00C7683E" w:rsidP="0019699F">
      <w:pPr>
        <w:rPr>
          <w:sz w:val="28"/>
          <w:szCs w:val="28"/>
        </w:rPr>
      </w:pPr>
    </w:p>
    <w:p w:rsidR="00C7683E" w:rsidRPr="009B19A7" w:rsidRDefault="00C7683E" w:rsidP="0019699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C7683E" w:rsidRDefault="00C7683E" w:rsidP="0019699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C7683E" w:rsidRDefault="00C7683E" w:rsidP="0019699F"/>
    <w:p w:rsidR="00C7683E" w:rsidRDefault="00C7683E" w:rsidP="0019699F"/>
    <w:p w:rsidR="00C7683E" w:rsidRDefault="00C7683E" w:rsidP="0019699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C7683E" w:rsidRPr="00E05F39" w:rsidRDefault="00C7683E" w:rsidP="0019699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C7683E" w:rsidRPr="00990900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/>
    <w:p w:rsidR="00C7683E" w:rsidRDefault="00C7683E" w:rsidP="0019699F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C7683E" w:rsidRDefault="00C7683E" w:rsidP="0019699F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C7683E" w:rsidRPr="00FF498B" w:rsidRDefault="00C7683E" w:rsidP="0019699F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C7683E" w:rsidRPr="00F014FB" w:rsidRDefault="00C7683E" w:rsidP="0019699F"/>
    <w:p w:rsidR="00C7683E" w:rsidRDefault="00C7683E" w:rsidP="0019699F">
      <w:pPr>
        <w:pStyle w:val="NoSpacing"/>
        <w:jc w:val="both"/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19699F">
        <w:rPr>
          <w:rFonts w:ascii="Times New Roman" w:hAnsi="Times New Roman"/>
          <w:sz w:val="28"/>
          <w:szCs w:val="28"/>
          <w:lang w:val="uk-UA"/>
        </w:rPr>
        <w:t>Наталія КОЛЕСНІКОВА</w:t>
      </w:r>
    </w:p>
    <w:sectPr w:rsidR="00C7683E" w:rsidSect="00E10B72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9F"/>
    <w:rsid w:val="00047EF7"/>
    <w:rsid w:val="000917CC"/>
    <w:rsid w:val="00093304"/>
    <w:rsid w:val="0019699F"/>
    <w:rsid w:val="001B36F7"/>
    <w:rsid w:val="002D6B80"/>
    <w:rsid w:val="003010A8"/>
    <w:rsid w:val="0039378D"/>
    <w:rsid w:val="00595B44"/>
    <w:rsid w:val="005B6AF9"/>
    <w:rsid w:val="005E4AE2"/>
    <w:rsid w:val="006236E0"/>
    <w:rsid w:val="006257EB"/>
    <w:rsid w:val="006D7188"/>
    <w:rsid w:val="0073147A"/>
    <w:rsid w:val="007735AB"/>
    <w:rsid w:val="00990900"/>
    <w:rsid w:val="009B19A7"/>
    <w:rsid w:val="00C37068"/>
    <w:rsid w:val="00C51492"/>
    <w:rsid w:val="00C7683E"/>
    <w:rsid w:val="00CF77D5"/>
    <w:rsid w:val="00E05F39"/>
    <w:rsid w:val="00E10B72"/>
    <w:rsid w:val="00E50DB4"/>
    <w:rsid w:val="00F014FB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9F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99F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699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99F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9699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19699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9699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969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9699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19699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19699F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969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699F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969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699F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348</Words>
  <Characters>1986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2021-11-29T13:22:00Z</cp:lastPrinted>
  <dcterms:created xsi:type="dcterms:W3CDTF">2021-11-24T15:22:00Z</dcterms:created>
  <dcterms:modified xsi:type="dcterms:W3CDTF">2022-01-12T09:42:00Z</dcterms:modified>
</cp:coreProperties>
</file>